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323DF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TOMKYNS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4A53C9B9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chantry of the Blessed Virgin Mary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St.Cross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New Radnor.</w:t>
      </w:r>
    </w:p>
    <w:p w14:paraId="0B6EA264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88430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3DF36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Aug./Sep. 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Irisch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F26CFD2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Shropshire(q.v.).</w:t>
      </w:r>
    </w:p>
    <w:p w14:paraId="2EFF5D6B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8512F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AF9935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536BC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191C7" w14:textId="77777777" w:rsidR="00407D19" w:rsidRDefault="00407D19" w:rsidP="00407D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3712D7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F3F8" w14:textId="77777777" w:rsidR="00407D19" w:rsidRDefault="00407D19" w:rsidP="009139A6">
      <w:r>
        <w:separator/>
      </w:r>
    </w:p>
  </w:endnote>
  <w:endnote w:type="continuationSeparator" w:id="0">
    <w:p w14:paraId="583F6661" w14:textId="77777777" w:rsidR="00407D19" w:rsidRDefault="00407D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1A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14E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27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EA08" w14:textId="77777777" w:rsidR="00407D19" w:rsidRDefault="00407D19" w:rsidP="009139A6">
      <w:r>
        <w:separator/>
      </w:r>
    </w:p>
  </w:footnote>
  <w:footnote w:type="continuationSeparator" w:id="0">
    <w:p w14:paraId="4687B9EC" w14:textId="77777777" w:rsidR="00407D19" w:rsidRDefault="00407D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55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5E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11B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D19"/>
    <w:rsid w:val="000666E0"/>
    <w:rsid w:val="002510B7"/>
    <w:rsid w:val="00407D1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57C68"/>
  <w15:chartTrackingRefBased/>
  <w15:docId w15:val="{09E0C93F-9DB7-44A7-82E3-FA1AB68E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7D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2021-04-25T14:38:00Z</dcterms:created>
  <dcterms:modified xsi:type="dcterms:W3CDTF">2021-04-25T14:38:00Z</dcterms:modified>
</cp:coreProperties>
</file>